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C56D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2E292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59101D">
              <w:t xml:space="preserve">Шишкиной Ю.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E292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59101D" w:rsidRDefault="00D25713" w:rsidP="0059101D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59101D">
        <w:t>Шишкиной Ю. В. разрешение на условно разрешенный вид использования земельн</w:t>
      </w:r>
      <w:r w:rsidR="0059101D">
        <w:t>о</w:t>
      </w:r>
      <w:r w:rsidR="0059101D">
        <w:t>го участка в границах территории кадастрового квартала 54:35:091075 площадью 1000 кв. м по адр</w:t>
      </w:r>
      <w:r w:rsidR="0059101D">
        <w:t>е</w:t>
      </w:r>
      <w:r w:rsidR="0059101D">
        <w:t xml:space="preserve">су: </w:t>
      </w:r>
      <w:r w:rsidR="0059101D" w:rsidRPr="00C9620D">
        <w:t xml:space="preserve">Российская Федерация, Новосибирская область, </w:t>
      </w:r>
      <w:r w:rsidR="0059101D">
        <w:t xml:space="preserve">городской округ </w:t>
      </w:r>
      <w:r w:rsidR="0059101D" w:rsidRPr="00C9620D">
        <w:t>г</w:t>
      </w:r>
      <w:r w:rsidR="0059101D">
        <w:t>ород</w:t>
      </w:r>
      <w:r w:rsidR="0059101D" w:rsidRPr="00C9620D">
        <w:t xml:space="preserve"> Новосибирск</w:t>
      </w:r>
      <w:r w:rsidR="0059101D" w:rsidRPr="00D25E13">
        <w:t>,</w:t>
      </w:r>
      <w:r w:rsidR="0059101D">
        <w:t xml:space="preserve"> город Новосибирск, ул. </w:t>
      </w:r>
      <w:proofErr w:type="spellStart"/>
      <w:r w:rsidR="0059101D">
        <w:t>Черносельская</w:t>
      </w:r>
      <w:proofErr w:type="spellEnd"/>
      <w:r w:rsidR="0059101D">
        <w:t xml:space="preserve">, </w:t>
      </w:r>
      <w:proofErr w:type="spellStart"/>
      <w:r w:rsidR="0059101D">
        <w:t>з</w:t>
      </w:r>
      <w:proofErr w:type="spellEnd"/>
      <w:r w:rsidR="0059101D">
        <w:t xml:space="preserve">/у 1 и объекта капитального строительства </w:t>
      </w:r>
      <w:r w:rsidR="0059101D" w:rsidRPr="00D25E13">
        <w:t>(зона</w:t>
      </w:r>
      <w:r w:rsidR="0059101D">
        <w:t xml:space="preserve"> застройки индивидуальными жилыми дом</w:t>
      </w:r>
      <w:r w:rsidR="0059101D">
        <w:t>а</w:t>
      </w:r>
      <w:r w:rsidR="0059101D">
        <w:t>ми (Ж-6)</w:t>
      </w:r>
      <w:r w:rsidR="0059101D" w:rsidRPr="00C9620D">
        <w:t xml:space="preserve">) – </w:t>
      </w:r>
      <w:r w:rsidR="0059101D">
        <w:t>«магазины (4.4) – объекты для продажи товаров, торговая площадь которых составляет до 5000 кв. метров».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B10" w:rsidRDefault="00897B10">
      <w:r>
        <w:separator/>
      </w:r>
    </w:p>
  </w:endnote>
  <w:endnote w:type="continuationSeparator" w:id="0">
    <w:p w:rsidR="00897B10" w:rsidRDefault="00897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B10" w:rsidRDefault="00897B10">
      <w:r>
        <w:separator/>
      </w:r>
    </w:p>
  </w:footnote>
  <w:footnote w:type="continuationSeparator" w:id="0">
    <w:p w:rsidR="00897B10" w:rsidRDefault="00897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C56D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29D5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2929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101D"/>
    <w:rsid w:val="005963CF"/>
    <w:rsid w:val="005A3CE7"/>
    <w:rsid w:val="005A3E84"/>
    <w:rsid w:val="005A5169"/>
    <w:rsid w:val="005A559E"/>
    <w:rsid w:val="005A5649"/>
    <w:rsid w:val="005B11C6"/>
    <w:rsid w:val="005B6C76"/>
    <w:rsid w:val="005B6FCB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2E5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97B10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1FF9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6D4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264F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A3031-EC95-4251-9909-3D49BFF4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Шаблон_972.dot</Template>
  <TotalTime>70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Nmorozkova</cp:lastModifiedBy>
  <cp:revision>60</cp:revision>
  <cp:lastPrinted>2020-02-25T03:17:00Z</cp:lastPrinted>
  <dcterms:created xsi:type="dcterms:W3CDTF">2023-05-10T04:37:00Z</dcterms:created>
  <dcterms:modified xsi:type="dcterms:W3CDTF">2025-09-16T08:22:00Z</dcterms:modified>
</cp:coreProperties>
</file>